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45F96" w14:textId="77777777" w:rsidR="006503F4" w:rsidRDefault="006503F4" w:rsidP="006503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GODFREY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5013FBD2" w14:textId="77777777" w:rsidR="006503F4" w:rsidRDefault="006503F4" w:rsidP="006503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B08AB8" w14:textId="77777777" w:rsidR="006503F4" w:rsidRDefault="006503F4" w:rsidP="006503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C6901A" w14:textId="77777777" w:rsidR="006503F4" w:rsidRDefault="006503F4" w:rsidP="006503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Oct.1413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Everdon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00933ECB" w14:textId="77777777" w:rsidR="006503F4" w:rsidRDefault="006503F4" w:rsidP="006503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into lands of Sir William </w:t>
      </w:r>
      <w:proofErr w:type="spellStart"/>
      <w:r w:rsidRPr="00E067EB">
        <w:rPr>
          <w:rFonts w:ascii="Times New Roman" w:hAnsi="Times New Roman" w:cs="Times New Roman"/>
          <w:sz w:val="24"/>
          <w:szCs w:val="24"/>
        </w:rPr>
        <w:t>Brantyngham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BDCA346" w14:textId="77777777" w:rsidR="006503F4" w:rsidRDefault="006503F4" w:rsidP="006503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20-44)</w:t>
      </w:r>
    </w:p>
    <w:p w14:paraId="4A7090BE" w14:textId="77777777" w:rsidR="006503F4" w:rsidRDefault="006503F4" w:rsidP="006503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6DA5F8" w14:textId="77777777" w:rsidR="006503F4" w:rsidRDefault="006503F4" w:rsidP="006503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8514A1" w14:textId="77777777" w:rsidR="006503F4" w:rsidRPr="00E067EB" w:rsidRDefault="006503F4" w:rsidP="006503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2021</w:t>
      </w:r>
    </w:p>
    <w:p w14:paraId="5FF04BD6" w14:textId="44752FCB" w:rsidR="00BA00AB" w:rsidRPr="006503F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503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C2281" w14:textId="77777777" w:rsidR="006503F4" w:rsidRDefault="006503F4" w:rsidP="009139A6">
      <w:r>
        <w:separator/>
      </w:r>
    </w:p>
  </w:endnote>
  <w:endnote w:type="continuationSeparator" w:id="0">
    <w:p w14:paraId="79A3DCE8" w14:textId="77777777" w:rsidR="006503F4" w:rsidRDefault="006503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B5A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4F08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4B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A3838" w14:textId="77777777" w:rsidR="006503F4" w:rsidRDefault="006503F4" w:rsidP="009139A6">
      <w:r>
        <w:separator/>
      </w:r>
    </w:p>
  </w:footnote>
  <w:footnote w:type="continuationSeparator" w:id="0">
    <w:p w14:paraId="548A44F6" w14:textId="77777777" w:rsidR="006503F4" w:rsidRDefault="006503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5BA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ADE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25B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3F4"/>
    <w:rsid w:val="000666E0"/>
    <w:rsid w:val="002510B7"/>
    <w:rsid w:val="005C130B"/>
    <w:rsid w:val="006503F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0143B"/>
  <w15:chartTrackingRefBased/>
  <w15:docId w15:val="{E8ABBD23-B8BC-4F76-87F7-42C992E58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2021-09-23T18:15:00Z</dcterms:created>
  <dcterms:modified xsi:type="dcterms:W3CDTF">2021-09-23T18:16:00Z</dcterms:modified>
</cp:coreProperties>
</file>